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F4" w:rsidRPr="00632697" w:rsidRDefault="007124F4" w:rsidP="003E37C9">
      <w:pPr>
        <w:pStyle w:val="BodyTextIndent"/>
        <w:ind w:left="6946" w:hanging="425"/>
        <w:jc w:val="left"/>
        <w:rPr>
          <w:b w:val="0"/>
          <w:sz w:val="20"/>
        </w:rPr>
      </w:pPr>
      <w:r w:rsidRPr="00632697">
        <w:rPr>
          <w:b w:val="0"/>
          <w:sz w:val="20"/>
        </w:rPr>
        <w:t>Додаток 3</w:t>
      </w:r>
    </w:p>
    <w:p w:rsidR="007124F4" w:rsidRPr="00632697" w:rsidRDefault="007124F4" w:rsidP="003E37C9">
      <w:pPr>
        <w:pStyle w:val="BodyTextIndent"/>
        <w:ind w:left="6946" w:hanging="425"/>
        <w:jc w:val="left"/>
        <w:rPr>
          <w:b w:val="0"/>
          <w:sz w:val="20"/>
        </w:rPr>
      </w:pPr>
      <w:r w:rsidRPr="00632697">
        <w:rPr>
          <w:b w:val="0"/>
          <w:sz w:val="20"/>
        </w:rPr>
        <w:t xml:space="preserve">до рішення </w:t>
      </w:r>
      <w:r w:rsidRPr="005634AE">
        <w:rPr>
          <w:b w:val="0"/>
          <w:sz w:val="20"/>
          <w:lang w:val="ru-RU"/>
        </w:rPr>
        <w:t xml:space="preserve"> </w:t>
      </w:r>
      <w:r w:rsidRPr="00632697">
        <w:rPr>
          <w:b w:val="0"/>
          <w:sz w:val="20"/>
        </w:rPr>
        <w:t xml:space="preserve">виконкому  </w:t>
      </w:r>
    </w:p>
    <w:p w:rsidR="007124F4" w:rsidRPr="00632697" w:rsidRDefault="007124F4" w:rsidP="003E37C9">
      <w:pPr>
        <w:pStyle w:val="BodyTextIndent"/>
        <w:ind w:left="6946" w:hanging="425"/>
        <w:jc w:val="left"/>
        <w:rPr>
          <w:b w:val="0"/>
          <w:sz w:val="24"/>
        </w:rPr>
      </w:pPr>
      <w:r w:rsidRPr="00632697">
        <w:rPr>
          <w:b w:val="0"/>
          <w:sz w:val="20"/>
        </w:rPr>
        <w:t xml:space="preserve">від  </w:t>
      </w:r>
      <w:r w:rsidRPr="005E2CEC">
        <w:rPr>
          <w:b w:val="0"/>
          <w:sz w:val="20"/>
        </w:rPr>
        <w:t>18</w:t>
      </w:r>
      <w:r>
        <w:rPr>
          <w:b w:val="0"/>
          <w:sz w:val="20"/>
          <w:lang w:val="ru-RU"/>
        </w:rPr>
        <w:t xml:space="preserve"> серпня</w:t>
      </w:r>
      <w:r w:rsidRPr="00632697">
        <w:rPr>
          <w:b w:val="0"/>
          <w:sz w:val="20"/>
        </w:rPr>
        <w:t xml:space="preserve"> 2016р.</w:t>
      </w:r>
      <w:r>
        <w:rPr>
          <w:b w:val="0"/>
          <w:sz w:val="24"/>
        </w:rPr>
        <w:t xml:space="preserve"> № 216</w:t>
      </w:r>
    </w:p>
    <w:p w:rsidR="007124F4" w:rsidRPr="00255EF6" w:rsidRDefault="007124F4" w:rsidP="003E37C9">
      <w:pPr>
        <w:ind w:left="6946" w:hanging="425"/>
        <w:jc w:val="center"/>
        <w:rPr>
          <w:b/>
          <w:lang w:val="uk-UA"/>
        </w:rPr>
      </w:pPr>
    </w:p>
    <w:p w:rsidR="007124F4" w:rsidRDefault="007124F4" w:rsidP="003E37C9">
      <w:pPr>
        <w:rPr>
          <w:lang w:val="uk-UA"/>
        </w:rPr>
      </w:pPr>
    </w:p>
    <w:p w:rsidR="007124F4" w:rsidRDefault="007124F4" w:rsidP="003E37C9">
      <w:pPr>
        <w:rPr>
          <w:lang w:val="uk-UA"/>
        </w:rPr>
      </w:pPr>
    </w:p>
    <w:p w:rsidR="007124F4" w:rsidRDefault="007124F4" w:rsidP="003E37C9">
      <w:pPr>
        <w:rPr>
          <w:lang w:val="uk-UA"/>
        </w:rPr>
      </w:pPr>
    </w:p>
    <w:p w:rsidR="007124F4" w:rsidRPr="00255EF6" w:rsidRDefault="007124F4" w:rsidP="003E37C9">
      <w:pPr>
        <w:rPr>
          <w:lang w:val="uk-UA"/>
        </w:rPr>
      </w:pPr>
    </w:p>
    <w:p w:rsidR="007124F4" w:rsidRPr="005634AE" w:rsidRDefault="007124F4" w:rsidP="003E37C9">
      <w:pPr>
        <w:jc w:val="center"/>
        <w:rPr>
          <w:b/>
          <w:sz w:val="24"/>
          <w:lang w:val="uk-UA"/>
        </w:rPr>
      </w:pPr>
      <w:r w:rsidRPr="005634AE">
        <w:rPr>
          <w:b/>
          <w:sz w:val="24"/>
          <w:lang w:val="uk-UA"/>
        </w:rPr>
        <w:t>Розрахунок</w:t>
      </w:r>
    </w:p>
    <w:p w:rsidR="007124F4" w:rsidRPr="00255EF6" w:rsidRDefault="007124F4" w:rsidP="003E37C9">
      <w:pPr>
        <w:jc w:val="center"/>
        <w:rPr>
          <w:sz w:val="24"/>
          <w:lang w:val="uk-UA"/>
        </w:rPr>
      </w:pPr>
      <w:r w:rsidRPr="00255EF6">
        <w:rPr>
          <w:sz w:val="24"/>
          <w:lang w:val="uk-UA"/>
        </w:rPr>
        <w:t>забезпечення сил та засобів</w:t>
      </w:r>
      <w:r>
        <w:rPr>
          <w:sz w:val="24"/>
          <w:lang w:val="uk-UA"/>
        </w:rPr>
        <w:t>, які  виділяються Жмеринським відділом</w:t>
      </w:r>
      <w:r w:rsidRPr="00255EF6">
        <w:rPr>
          <w:sz w:val="24"/>
          <w:lang w:val="uk-UA"/>
        </w:rPr>
        <w:t xml:space="preserve">  поліції</w:t>
      </w:r>
      <w:r w:rsidRPr="00632697">
        <w:rPr>
          <w:sz w:val="24"/>
          <w:lang w:val="uk-UA"/>
        </w:rPr>
        <w:t xml:space="preserve"> </w:t>
      </w:r>
      <w:r w:rsidRPr="00255EF6">
        <w:rPr>
          <w:sz w:val="24"/>
          <w:lang w:val="uk-UA"/>
        </w:rPr>
        <w:t xml:space="preserve"> ГУНП</w:t>
      </w:r>
    </w:p>
    <w:p w:rsidR="007124F4" w:rsidRDefault="007124F4" w:rsidP="003E37C9">
      <w:pPr>
        <w:jc w:val="center"/>
        <w:rPr>
          <w:sz w:val="24"/>
          <w:lang w:val="uk-UA"/>
        </w:rPr>
      </w:pPr>
      <w:r w:rsidRPr="00255EF6">
        <w:rPr>
          <w:sz w:val="24"/>
          <w:lang w:val="uk-UA"/>
        </w:rPr>
        <w:t>для забезпечення проведення мобілізації людських та транспортних ресурсів</w:t>
      </w:r>
      <w:r>
        <w:rPr>
          <w:sz w:val="24"/>
          <w:lang w:val="uk-UA"/>
        </w:rPr>
        <w:t xml:space="preserve"> </w:t>
      </w:r>
    </w:p>
    <w:p w:rsidR="007124F4" w:rsidRPr="00255EF6" w:rsidRDefault="007124F4" w:rsidP="003E37C9">
      <w:pPr>
        <w:jc w:val="center"/>
        <w:rPr>
          <w:sz w:val="24"/>
          <w:lang w:val="uk-UA"/>
        </w:rPr>
      </w:pPr>
      <w:r>
        <w:rPr>
          <w:sz w:val="24"/>
          <w:lang w:val="uk-UA"/>
        </w:rPr>
        <w:t>на території міста Жмеринка</w:t>
      </w:r>
    </w:p>
    <w:p w:rsidR="007124F4" w:rsidRPr="00255EF6" w:rsidRDefault="007124F4" w:rsidP="003E37C9">
      <w:pPr>
        <w:jc w:val="center"/>
        <w:rPr>
          <w:sz w:val="24"/>
          <w:lang w:val="uk-UA"/>
        </w:rPr>
      </w:pPr>
    </w:p>
    <w:p w:rsidR="007124F4" w:rsidRPr="00255EF6" w:rsidRDefault="007124F4" w:rsidP="003E37C9">
      <w:pPr>
        <w:jc w:val="center"/>
        <w:rPr>
          <w:sz w:val="24"/>
          <w:lang w:val="uk-UA"/>
        </w:rPr>
      </w:pP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3300"/>
        <w:gridCol w:w="2268"/>
        <w:gridCol w:w="1563"/>
        <w:gridCol w:w="1842"/>
      </w:tblGrid>
      <w:tr w:rsidR="007124F4" w:rsidRPr="00255EF6" w:rsidTr="00197532">
        <w:trPr>
          <w:trHeight w:val="255"/>
        </w:trPr>
        <w:tc>
          <w:tcPr>
            <w:tcW w:w="674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№№</w:t>
            </w:r>
          </w:p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пп</w:t>
            </w:r>
          </w:p>
        </w:tc>
        <w:tc>
          <w:tcPr>
            <w:tcW w:w="3300" w:type="dxa"/>
            <w:vAlign w:val="center"/>
          </w:tcPr>
          <w:p w:rsidR="007124F4" w:rsidRPr="00FD334C" w:rsidRDefault="007124F4" w:rsidP="003A2F5E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uk-UA"/>
              </w:rPr>
              <w:t>Об</w:t>
            </w:r>
            <w:r>
              <w:rPr>
                <w:sz w:val="24"/>
                <w:lang w:val="en-US"/>
              </w:rPr>
              <w:t>’</w:t>
            </w:r>
            <w:r>
              <w:rPr>
                <w:sz w:val="24"/>
                <w:lang w:val="uk-UA"/>
              </w:rPr>
              <w:t>єкт, що охороняється</w:t>
            </w:r>
          </w:p>
        </w:tc>
        <w:tc>
          <w:tcPr>
            <w:tcW w:w="2268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Кількі</w:t>
            </w:r>
            <w:r w:rsidRPr="00255EF6">
              <w:rPr>
                <w:sz w:val="24"/>
                <w:lang w:val="uk-UA"/>
              </w:rPr>
              <w:t>сть особового складу</w:t>
            </w:r>
          </w:p>
        </w:tc>
        <w:tc>
          <w:tcPr>
            <w:tcW w:w="1563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Табельна зброя і засоби захисту</w:t>
            </w:r>
          </w:p>
        </w:tc>
        <w:tc>
          <w:tcPr>
            <w:tcW w:w="1842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АТТ</w:t>
            </w:r>
          </w:p>
        </w:tc>
      </w:tr>
      <w:tr w:rsidR="007124F4" w:rsidRPr="00A23248" w:rsidTr="00FD334C">
        <w:trPr>
          <w:trHeight w:val="255"/>
        </w:trPr>
        <w:tc>
          <w:tcPr>
            <w:tcW w:w="674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1</w:t>
            </w:r>
          </w:p>
        </w:tc>
        <w:tc>
          <w:tcPr>
            <w:tcW w:w="3300" w:type="dxa"/>
            <w:vAlign w:val="center"/>
          </w:tcPr>
          <w:p w:rsidR="007124F4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Жмеринський ОМВК</w:t>
            </w:r>
          </w:p>
          <w:p w:rsidR="007124F4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м. Жмеринка,</w:t>
            </w:r>
          </w:p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вул. Соборна, 41.</w:t>
            </w:r>
          </w:p>
        </w:tc>
        <w:tc>
          <w:tcPr>
            <w:tcW w:w="2268" w:type="dxa"/>
            <w:vAlign w:val="center"/>
          </w:tcPr>
          <w:p w:rsidR="007124F4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Pr="00255EF6">
              <w:rPr>
                <w:sz w:val="24"/>
                <w:lang w:val="uk-UA"/>
              </w:rPr>
              <w:t xml:space="preserve"> чол.</w:t>
            </w:r>
          </w:p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563" w:type="dxa"/>
            <w:vAlign w:val="center"/>
          </w:tcPr>
          <w:p w:rsidR="007124F4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Pr="00255EF6">
              <w:rPr>
                <w:sz w:val="24"/>
                <w:lang w:val="uk-UA"/>
              </w:rPr>
              <w:t xml:space="preserve"> компл.</w:t>
            </w:r>
          </w:p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842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1 од.</w:t>
            </w:r>
          </w:p>
        </w:tc>
      </w:tr>
      <w:tr w:rsidR="007124F4" w:rsidRPr="00A23248" w:rsidTr="00FD334C">
        <w:trPr>
          <w:trHeight w:val="255"/>
        </w:trPr>
        <w:tc>
          <w:tcPr>
            <w:tcW w:w="674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2</w:t>
            </w:r>
          </w:p>
        </w:tc>
        <w:tc>
          <w:tcPr>
            <w:tcW w:w="3300" w:type="dxa"/>
            <w:vAlign w:val="center"/>
          </w:tcPr>
          <w:p w:rsidR="007124F4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Дільниця оповіщення</w:t>
            </w:r>
          </w:p>
          <w:p w:rsidR="007124F4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м. Жмеринка,</w:t>
            </w:r>
          </w:p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вул. Шекінська 1.</w:t>
            </w:r>
          </w:p>
        </w:tc>
        <w:tc>
          <w:tcPr>
            <w:tcW w:w="2268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Pr="00255EF6">
              <w:rPr>
                <w:sz w:val="24"/>
                <w:lang w:val="uk-UA"/>
              </w:rPr>
              <w:t>чол.</w:t>
            </w:r>
          </w:p>
        </w:tc>
        <w:tc>
          <w:tcPr>
            <w:tcW w:w="1563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Pr="00255EF6">
              <w:rPr>
                <w:sz w:val="24"/>
                <w:lang w:val="uk-UA"/>
              </w:rPr>
              <w:t xml:space="preserve"> компл.</w:t>
            </w:r>
          </w:p>
        </w:tc>
        <w:tc>
          <w:tcPr>
            <w:tcW w:w="1842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1 од.</w:t>
            </w:r>
          </w:p>
        </w:tc>
      </w:tr>
      <w:tr w:rsidR="007124F4" w:rsidRPr="00A23248" w:rsidTr="00FD334C">
        <w:trPr>
          <w:trHeight w:val="255"/>
        </w:trPr>
        <w:tc>
          <w:tcPr>
            <w:tcW w:w="3974" w:type="dxa"/>
            <w:gridSpan w:val="2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Всього</w:t>
            </w:r>
          </w:p>
        </w:tc>
        <w:tc>
          <w:tcPr>
            <w:tcW w:w="2268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</w:t>
            </w:r>
            <w:r w:rsidRPr="00255EF6">
              <w:rPr>
                <w:sz w:val="24"/>
                <w:lang w:val="uk-UA"/>
              </w:rPr>
              <w:t xml:space="preserve"> чол.</w:t>
            </w:r>
          </w:p>
        </w:tc>
        <w:tc>
          <w:tcPr>
            <w:tcW w:w="1563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</w:t>
            </w:r>
            <w:r w:rsidRPr="00255EF6">
              <w:rPr>
                <w:sz w:val="24"/>
                <w:lang w:val="uk-UA"/>
              </w:rPr>
              <w:t xml:space="preserve"> компл.</w:t>
            </w:r>
          </w:p>
        </w:tc>
        <w:tc>
          <w:tcPr>
            <w:tcW w:w="1842" w:type="dxa"/>
            <w:vAlign w:val="center"/>
          </w:tcPr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  <w:r w:rsidRPr="00255EF6">
              <w:rPr>
                <w:sz w:val="24"/>
                <w:lang w:val="uk-UA"/>
              </w:rPr>
              <w:t>2 од.</w:t>
            </w:r>
          </w:p>
          <w:p w:rsidR="007124F4" w:rsidRPr="00255EF6" w:rsidRDefault="007124F4" w:rsidP="003A2F5E">
            <w:pPr>
              <w:jc w:val="center"/>
              <w:rPr>
                <w:sz w:val="24"/>
                <w:lang w:val="uk-UA"/>
              </w:rPr>
            </w:pPr>
          </w:p>
        </w:tc>
      </w:tr>
    </w:tbl>
    <w:p w:rsidR="007124F4" w:rsidRPr="00255EF6" w:rsidRDefault="007124F4" w:rsidP="003E37C9">
      <w:pPr>
        <w:jc w:val="center"/>
        <w:rPr>
          <w:b/>
          <w:sz w:val="28"/>
          <w:lang w:val="uk-UA"/>
        </w:rPr>
      </w:pPr>
    </w:p>
    <w:p w:rsidR="007124F4" w:rsidRPr="00255EF6" w:rsidRDefault="007124F4" w:rsidP="003E37C9">
      <w:pPr>
        <w:rPr>
          <w:sz w:val="24"/>
          <w:szCs w:val="24"/>
          <w:lang w:val="uk-UA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  <w:r>
        <w:rPr>
          <w:b w:val="0"/>
          <w:sz w:val="20"/>
          <w:lang w:val="ru-RU"/>
        </w:rPr>
        <w:t xml:space="preserve"> </w:t>
      </w: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Default="007124F4" w:rsidP="003E37C9">
      <w:pPr>
        <w:pStyle w:val="BodyTextIndent"/>
        <w:ind w:left="5103" w:firstLine="0"/>
        <w:jc w:val="left"/>
        <w:rPr>
          <w:sz w:val="20"/>
        </w:rPr>
      </w:pPr>
    </w:p>
    <w:p w:rsidR="007124F4" w:rsidRPr="005E2CEC" w:rsidRDefault="007124F4" w:rsidP="003E37C9">
      <w:pPr>
        <w:pStyle w:val="BodyTextIndent"/>
        <w:ind w:left="5954" w:hanging="851"/>
        <w:jc w:val="left"/>
        <w:rPr>
          <w:sz w:val="20"/>
          <w:lang w:val="ru-RU"/>
        </w:rPr>
      </w:pPr>
    </w:p>
    <w:p w:rsidR="007124F4" w:rsidRDefault="007124F4" w:rsidP="003E37C9">
      <w:pPr>
        <w:pStyle w:val="BodyTextIndent"/>
        <w:ind w:left="5954" w:hanging="851"/>
        <w:jc w:val="left"/>
        <w:rPr>
          <w:sz w:val="20"/>
          <w:lang w:val="ru-RU"/>
        </w:rPr>
      </w:pPr>
    </w:p>
    <w:p w:rsidR="007124F4" w:rsidRDefault="007124F4" w:rsidP="003E37C9">
      <w:pPr>
        <w:pStyle w:val="BodyTextIndent"/>
        <w:ind w:left="5954" w:hanging="851"/>
        <w:jc w:val="left"/>
        <w:rPr>
          <w:sz w:val="20"/>
          <w:lang w:val="ru-RU"/>
        </w:rPr>
      </w:pPr>
    </w:p>
    <w:p w:rsidR="007124F4" w:rsidRDefault="007124F4" w:rsidP="003E37C9">
      <w:pPr>
        <w:pStyle w:val="BodyTextIndent"/>
        <w:ind w:left="5954" w:hanging="851"/>
        <w:jc w:val="left"/>
        <w:rPr>
          <w:sz w:val="20"/>
          <w:lang w:val="ru-RU"/>
        </w:rPr>
      </w:pPr>
    </w:p>
    <w:p w:rsidR="007124F4" w:rsidRPr="005E2CEC" w:rsidRDefault="007124F4" w:rsidP="003E37C9">
      <w:pPr>
        <w:pStyle w:val="BodyTextIndent"/>
        <w:ind w:left="5954" w:hanging="851"/>
        <w:jc w:val="left"/>
        <w:rPr>
          <w:sz w:val="20"/>
          <w:lang w:val="ru-RU"/>
        </w:rPr>
      </w:pPr>
    </w:p>
    <w:p w:rsidR="007124F4" w:rsidRPr="005E2CEC" w:rsidRDefault="007124F4" w:rsidP="003E37C9">
      <w:pPr>
        <w:pStyle w:val="BodyTextIndent"/>
        <w:ind w:left="5954" w:hanging="851"/>
        <w:jc w:val="left"/>
        <w:rPr>
          <w:sz w:val="20"/>
          <w:lang w:val="ru-RU"/>
        </w:rPr>
      </w:pPr>
    </w:p>
    <w:p w:rsidR="007124F4" w:rsidRPr="00375394" w:rsidRDefault="007124F4" w:rsidP="005634AE">
      <w:pPr>
        <w:pStyle w:val="BodyTextIndent"/>
        <w:ind w:left="-360" w:firstLine="0"/>
        <w:jc w:val="left"/>
        <w:rPr>
          <w:sz w:val="20"/>
          <w:lang w:val="ru-RU"/>
        </w:rPr>
      </w:pPr>
    </w:p>
    <w:p w:rsidR="007124F4" w:rsidRPr="00632697" w:rsidRDefault="007124F4" w:rsidP="003E37C9">
      <w:pPr>
        <w:pStyle w:val="BodyTextIndent"/>
        <w:ind w:left="5954" w:hanging="851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Додаток 2</w:t>
      </w:r>
    </w:p>
    <w:p w:rsidR="007124F4" w:rsidRPr="00632697" w:rsidRDefault="007124F4" w:rsidP="003E37C9">
      <w:pPr>
        <w:pStyle w:val="BodyTextIndent"/>
        <w:ind w:left="5954" w:hanging="851"/>
        <w:jc w:val="left"/>
        <w:rPr>
          <w:b w:val="0"/>
          <w:sz w:val="20"/>
        </w:rPr>
      </w:pPr>
      <w:r w:rsidRPr="00632697">
        <w:rPr>
          <w:b w:val="0"/>
          <w:sz w:val="20"/>
        </w:rPr>
        <w:t xml:space="preserve">            </w:t>
      </w:r>
      <w:r>
        <w:rPr>
          <w:b w:val="0"/>
          <w:sz w:val="20"/>
        </w:rPr>
        <w:t xml:space="preserve">                до рішення виконко</w:t>
      </w:r>
      <w:r w:rsidRPr="00632697">
        <w:rPr>
          <w:b w:val="0"/>
          <w:sz w:val="20"/>
        </w:rPr>
        <w:t xml:space="preserve">му  </w:t>
      </w:r>
    </w:p>
    <w:p w:rsidR="007124F4" w:rsidRPr="00632697" w:rsidRDefault="007124F4" w:rsidP="003E37C9">
      <w:pPr>
        <w:pStyle w:val="BodyTextIndent"/>
        <w:ind w:left="5103" w:firstLine="0"/>
        <w:jc w:val="left"/>
        <w:rPr>
          <w:b w:val="0"/>
          <w:sz w:val="24"/>
        </w:rPr>
      </w:pPr>
      <w:r w:rsidRPr="00632697">
        <w:rPr>
          <w:b w:val="0"/>
          <w:sz w:val="20"/>
        </w:rPr>
        <w:t xml:space="preserve">                            від  </w:t>
      </w:r>
      <w:r>
        <w:rPr>
          <w:b w:val="0"/>
          <w:sz w:val="20"/>
        </w:rPr>
        <w:t xml:space="preserve">18 серпня </w:t>
      </w:r>
      <w:r w:rsidRPr="00632697">
        <w:rPr>
          <w:b w:val="0"/>
          <w:sz w:val="20"/>
        </w:rPr>
        <w:t xml:space="preserve">2016р. </w:t>
      </w:r>
      <w:r>
        <w:rPr>
          <w:b w:val="0"/>
          <w:sz w:val="24"/>
        </w:rPr>
        <w:t>№ 216</w:t>
      </w:r>
    </w:p>
    <w:p w:rsidR="007124F4" w:rsidRPr="00054AAF" w:rsidRDefault="007124F4" w:rsidP="003E37C9">
      <w:pPr>
        <w:pStyle w:val="BodyTextIndent"/>
        <w:ind w:left="5103" w:firstLine="0"/>
        <w:jc w:val="left"/>
        <w:rPr>
          <w:sz w:val="24"/>
        </w:rPr>
      </w:pPr>
    </w:p>
    <w:p w:rsidR="007124F4" w:rsidRPr="00255EF6" w:rsidRDefault="007124F4" w:rsidP="003E37C9">
      <w:pPr>
        <w:jc w:val="center"/>
        <w:rPr>
          <w:b/>
          <w:color w:val="FF0000"/>
          <w:lang w:val="uk-UA"/>
        </w:rPr>
      </w:pPr>
    </w:p>
    <w:p w:rsidR="007124F4" w:rsidRPr="00255EF6" w:rsidRDefault="007124F4" w:rsidP="003E37C9">
      <w:pPr>
        <w:rPr>
          <w:b/>
          <w:color w:val="FF0000"/>
          <w:sz w:val="24"/>
          <w:lang w:val="uk-UA"/>
        </w:rPr>
      </w:pPr>
    </w:p>
    <w:p w:rsidR="007124F4" w:rsidRPr="00632697" w:rsidRDefault="007124F4" w:rsidP="003E37C9">
      <w:pPr>
        <w:jc w:val="center"/>
        <w:rPr>
          <w:b/>
          <w:sz w:val="24"/>
          <w:lang w:val="uk-UA"/>
        </w:rPr>
      </w:pPr>
      <w:r w:rsidRPr="00632697">
        <w:rPr>
          <w:b/>
          <w:sz w:val="24"/>
          <w:lang w:val="uk-UA"/>
        </w:rPr>
        <w:t>Розрахунок</w:t>
      </w:r>
    </w:p>
    <w:p w:rsidR="007124F4" w:rsidRPr="00CC0497" w:rsidRDefault="007124F4" w:rsidP="003E37C9">
      <w:pPr>
        <w:jc w:val="center"/>
        <w:rPr>
          <w:sz w:val="24"/>
          <w:lang w:val="uk-UA"/>
        </w:rPr>
      </w:pPr>
      <w:r w:rsidRPr="00CC0497">
        <w:rPr>
          <w:sz w:val="24"/>
          <w:lang w:val="uk-UA"/>
        </w:rPr>
        <w:t xml:space="preserve">виділення автомобілів, для забезпечення мобілізації на території </w:t>
      </w:r>
      <w:r>
        <w:rPr>
          <w:sz w:val="24"/>
          <w:lang w:val="uk-UA"/>
        </w:rPr>
        <w:t>міста Жмеринка</w:t>
      </w:r>
    </w:p>
    <w:p w:rsidR="007124F4" w:rsidRPr="00CC0497" w:rsidRDefault="007124F4" w:rsidP="003E37C9">
      <w:pPr>
        <w:ind w:right="-99"/>
        <w:jc w:val="center"/>
        <w:rPr>
          <w:sz w:val="24"/>
          <w:u w:val="single"/>
          <w:lang w:val="uk-UA"/>
        </w:rPr>
      </w:pPr>
    </w:p>
    <w:p w:rsidR="007124F4" w:rsidRPr="00255EF6" w:rsidRDefault="007124F4" w:rsidP="003E37C9">
      <w:pPr>
        <w:ind w:right="-99" w:firstLine="851"/>
        <w:jc w:val="both"/>
        <w:rPr>
          <w:color w:val="FF0000"/>
          <w:sz w:val="24"/>
          <w:lang w:val="uk-UA"/>
        </w:rPr>
      </w:pPr>
    </w:p>
    <w:p w:rsidR="007124F4" w:rsidRDefault="007124F4" w:rsidP="003E37C9">
      <w:pPr>
        <w:ind w:right="-99" w:firstLine="851"/>
        <w:rPr>
          <w:sz w:val="24"/>
          <w:u w:val="single"/>
          <w:lang w:val="uk-UA"/>
        </w:rPr>
      </w:pPr>
      <w:r>
        <w:rPr>
          <w:sz w:val="24"/>
          <w:u w:val="single"/>
          <w:lang w:val="uk-UA"/>
        </w:rPr>
        <w:t>І.</w:t>
      </w:r>
      <w:r w:rsidRPr="00C32C6D">
        <w:rPr>
          <w:sz w:val="24"/>
          <w:u w:val="single"/>
          <w:lang w:val="uk-UA"/>
        </w:rPr>
        <w:t xml:space="preserve"> </w:t>
      </w:r>
      <w:r>
        <w:rPr>
          <w:sz w:val="24"/>
          <w:u w:val="single"/>
          <w:lang w:val="uk-UA"/>
        </w:rPr>
        <w:t>Для лоставки військовозобов’язаних :</w:t>
      </w:r>
    </w:p>
    <w:p w:rsidR="007124F4" w:rsidRPr="00C32C6D" w:rsidRDefault="007124F4" w:rsidP="003E37C9">
      <w:pPr>
        <w:ind w:right="-99" w:firstLine="851"/>
        <w:rPr>
          <w:sz w:val="24"/>
        </w:rPr>
      </w:pPr>
      <w:r w:rsidRPr="00C32C6D">
        <w:rPr>
          <w:sz w:val="24"/>
          <w:lang w:val="uk-UA"/>
        </w:rPr>
        <w:t>1. ПП «ДІЛІЖАНС»</w:t>
      </w:r>
      <w:r w:rsidRPr="00C32C6D">
        <w:rPr>
          <w:sz w:val="24"/>
        </w:rPr>
        <w:t xml:space="preserve"> :</w:t>
      </w:r>
    </w:p>
    <w:p w:rsidR="007124F4" w:rsidRPr="00C32C6D" w:rsidRDefault="007124F4" w:rsidP="003E37C9">
      <w:pPr>
        <w:ind w:right="-99" w:firstLine="851"/>
        <w:rPr>
          <w:sz w:val="24"/>
          <w:lang w:val="uk-UA"/>
        </w:rPr>
      </w:pPr>
      <w:r w:rsidRPr="00C32C6D">
        <w:rPr>
          <w:sz w:val="24"/>
          <w:lang w:val="uk-UA"/>
        </w:rPr>
        <w:t xml:space="preserve">                                                                 </w:t>
      </w:r>
      <w:r w:rsidRPr="00C32C6D">
        <w:rPr>
          <w:sz w:val="24"/>
        </w:rPr>
        <w:t xml:space="preserve"> - </w:t>
      </w:r>
      <w:r w:rsidRPr="00C32C6D">
        <w:rPr>
          <w:sz w:val="24"/>
          <w:lang w:val="uk-UA"/>
        </w:rPr>
        <w:t>автобус «Богдан 091»</w:t>
      </w:r>
      <w:r w:rsidRPr="00C32C6D">
        <w:rPr>
          <w:sz w:val="24"/>
        </w:rPr>
        <w:t xml:space="preserve">– </w:t>
      </w:r>
      <w:r w:rsidRPr="00C32C6D">
        <w:rPr>
          <w:sz w:val="24"/>
          <w:lang w:val="uk-UA"/>
        </w:rPr>
        <w:t>1 од.</w:t>
      </w:r>
    </w:p>
    <w:p w:rsidR="007124F4" w:rsidRPr="00C32C6D" w:rsidRDefault="007124F4" w:rsidP="003E37C9">
      <w:pPr>
        <w:ind w:right="-99" w:firstLine="851"/>
        <w:rPr>
          <w:sz w:val="24"/>
          <w:lang w:val="uk-UA"/>
        </w:rPr>
      </w:pPr>
      <w:r w:rsidRPr="00C32C6D">
        <w:rPr>
          <w:sz w:val="24"/>
          <w:lang w:val="uk-UA"/>
        </w:rPr>
        <w:t xml:space="preserve">                                                                 </w:t>
      </w:r>
      <w:r w:rsidRPr="00C32C6D">
        <w:rPr>
          <w:sz w:val="24"/>
        </w:rPr>
        <w:t xml:space="preserve"> - </w:t>
      </w:r>
      <w:r w:rsidRPr="00C32C6D">
        <w:rPr>
          <w:sz w:val="24"/>
          <w:lang w:val="uk-UA"/>
        </w:rPr>
        <w:t>автобус «Паз» – 1 од.</w:t>
      </w:r>
    </w:p>
    <w:p w:rsidR="007124F4" w:rsidRPr="005634AE" w:rsidRDefault="007124F4" w:rsidP="003E37C9">
      <w:pPr>
        <w:ind w:left="284" w:right="-99" w:firstLine="4536"/>
        <w:rPr>
          <w:sz w:val="24"/>
        </w:rPr>
      </w:pPr>
      <w:r w:rsidRPr="00C32C6D">
        <w:rPr>
          <w:sz w:val="24"/>
          <w:lang w:val="uk-UA"/>
        </w:rPr>
        <w:t>- автобус «Мерседес» - 1 од.</w:t>
      </w:r>
    </w:p>
    <w:p w:rsidR="007124F4" w:rsidRPr="005634AE" w:rsidRDefault="007124F4" w:rsidP="003E37C9">
      <w:pPr>
        <w:ind w:left="284" w:right="-99" w:firstLine="4536"/>
        <w:rPr>
          <w:sz w:val="24"/>
        </w:rPr>
      </w:pPr>
    </w:p>
    <w:p w:rsidR="007124F4" w:rsidRPr="00C32C6D" w:rsidRDefault="007124F4" w:rsidP="003E37C9">
      <w:pPr>
        <w:ind w:left="284" w:right="-99" w:firstLine="851"/>
        <w:rPr>
          <w:sz w:val="24"/>
        </w:rPr>
      </w:pPr>
    </w:p>
    <w:p w:rsidR="007124F4" w:rsidRPr="005634AE" w:rsidRDefault="007124F4" w:rsidP="003E37C9">
      <w:pPr>
        <w:ind w:right="-99" w:firstLine="851"/>
        <w:rPr>
          <w:sz w:val="24"/>
          <w:u w:val="single"/>
        </w:rPr>
      </w:pPr>
      <w:r>
        <w:rPr>
          <w:sz w:val="24"/>
          <w:u w:val="single"/>
          <w:lang w:val="uk-UA"/>
        </w:rPr>
        <w:t>ІІ.</w:t>
      </w:r>
      <w:r w:rsidRPr="00D8420F">
        <w:rPr>
          <w:sz w:val="24"/>
          <w:u w:val="single"/>
        </w:rPr>
        <w:t xml:space="preserve"> Для отримання </w:t>
      </w:r>
      <w:r w:rsidRPr="00632697">
        <w:rPr>
          <w:sz w:val="24"/>
          <w:u w:val="single"/>
        </w:rPr>
        <w:t xml:space="preserve"> </w:t>
      </w:r>
      <w:r w:rsidRPr="00D8420F">
        <w:rPr>
          <w:sz w:val="24"/>
          <w:u w:val="single"/>
        </w:rPr>
        <w:t>зброї, боеприпасів, речового майна та забезпечення мобілізації</w:t>
      </w:r>
      <w:r w:rsidRPr="00D8420F">
        <w:rPr>
          <w:sz w:val="24"/>
          <w:u w:val="single"/>
          <w:lang w:val="uk-UA"/>
        </w:rPr>
        <w:t xml:space="preserve"> на час      «Ч»+ 20.00 після отримання сигналу (команди, розпорядження):</w:t>
      </w:r>
    </w:p>
    <w:p w:rsidR="007124F4" w:rsidRPr="005634AE" w:rsidRDefault="007124F4" w:rsidP="003E37C9">
      <w:pPr>
        <w:ind w:right="-99" w:firstLine="851"/>
        <w:rPr>
          <w:sz w:val="24"/>
          <w:u w:val="single"/>
        </w:rPr>
      </w:pPr>
    </w:p>
    <w:p w:rsidR="007124F4" w:rsidRDefault="007124F4" w:rsidP="003E37C9">
      <w:pPr>
        <w:ind w:left="300" w:right="-99" w:firstLine="851"/>
        <w:rPr>
          <w:sz w:val="24"/>
          <w:lang w:val="uk-UA"/>
        </w:rPr>
      </w:pPr>
      <w:r w:rsidRPr="00C32C6D">
        <w:rPr>
          <w:sz w:val="24"/>
        </w:rPr>
        <w:t>1</w:t>
      </w:r>
      <w:r w:rsidRPr="00C32C6D">
        <w:rPr>
          <w:sz w:val="24"/>
          <w:lang w:val="uk-UA"/>
        </w:rPr>
        <w:t xml:space="preserve">. ВП «Ремонтне вагонне депо Жмеринка» (ВЧДР): </w:t>
      </w:r>
    </w:p>
    <w:p w:rsidR="007124F4" w:rsidRPr="00C32C6D" w:rsidRDefault="007124F4" w:rsidP="003E37C9">
      <w:pPr>
        <w:ind w:left="300" w:right="-99" w:firstLine="851"/>
        <w:rPr>
          <w:sz w:val="24"/>
          <w:lang w:val="uk-UA"/>
        </w:rPr>
      </w:pP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  <w:t xml:space="preserve"> </w:t>
      </w:r>
      <w:r w:rsidRPr="00C32C6D">
        <w:rPr>
          <w:sz w:val="24"/>
        </w:rPr>
        <w:t>-</w:t>
      </w:r>
      <w:r w:rsidRPr="00C32C6D">
        <w:rPr>
          <w:sz w:val="24"/>
          <w:lang w:val="uk-UA"/>
        </w:rPr>
        <w:t xml:space="preserve"> КАМАЗ-5320 – 1 од</w:t>
      </w:r>
      <w:r w:rsidRPr="00C32C6D">
        <w:rPr>
          <w:sz w:val="24"/>
        </w:rPr>
        <w:t>.</w:t>
      </w:r>
    </w:p>
    <w:p w:rsidR="007124F4" w:rsidRPr="00C32C6D" w:rsidRDefault="007124F4" w:rsidP="003E37C9">
      <w:pPr>
        <w:ind w:left="284" w:right="-99" w:firstLine="851"/>
        <w:rPr>
          <w:sz w:val="24"/>
          <w:lang w:val="uk-UA"/>
        </w:rPr>
      </w:pPr>
      <w:r w:rsidRPr="00C32C6D">
        <w:rPr>
          <w:sz w:val="24"/>
          <w:lang w:val="uk-UA"/>
        </w:rPr>
        <w:t>2. ВП «Жмеринська дистанція захисних лісонасаджень» (ПЧЛ-3):</w:t>
      </w:r>
    </w:p>
    <w:p w:rsidR="007124F4" w:rsidRPr="00C32C6D" w:rsidRDefault="007124F4" w:rsidP="003E37C9">
      <w:pPr>
        <w:ind w:left="4536" w:right="-99" w:hanging="141"/>
        <w:rPr>
          <w:sz w:val="24"/>
          <w:lang w:val="uk-UA"/>
        </w:rPr>
      </w:pPr>
      <w:r w:rsidRPr="00C32C6D">
        <w:rPr>
          <w:sz w:val="24"/>
          <w:lang w:val="uk-UA"/>
        </w:rPr>
        <w:t>- КАМАЗ - 5320 -1 од.</w:t>
      </w:r>
    </w:p>
    <w:p w:rsidR="007124F4" w:rsidRPr="00C32C6D" w:rsidRDefault="007124F4" w:rsidP="003E37C9">
      <w:pPr>
        <w:ind w:left="4536" w:right="-99" w:hanging="141"/>
        <w:rPr>
          <w:sz w:val="24"/>
          <w:lang w:val="uk-UA"/>
        </w:rPr>
      </w:pPr>
      <w:r w:rsidRPr="00C32C6D">
        <w:rPr>
          <w:sz w:val="24"/>
          <w:lang w:val="uk-UA"/>
        </w:rPr>
        <w:t>- КАМАЗ - 5320 -1 од.</w:t>
      </w:r>
    </w:p>
    <w:p w:rsidR="007124F4" w:rsidRDefault="007124F4">
      <w:pPr>
        <w:rPr>
          <w:lang w:val="uk-UA"/>
        </w:rPr>
      </w:pPr>
    </w:p>
    <w:p w:rsidR="007124F4" w:rsidRDefault="007124F4">
      <w:pPr>
        <w:rPr>
          <w:lang w:val="uk-UA"/>
        </w:rPr>
      </w:pPr>
    </w:p>
    <w:p w:rsidR="007124F4" w:rsidRDefault="007124F4">
      <w:pPr>
        <w:rPr>
          <w:lang w:val="uk-UA"/>
        </w:rPr>
      </w:pPr>
    </w:p>
    <w:p w:rsidR="007124F4" w:rsidRDefault="007124F4">
      <w:pPr>
        <w:rPr>
          <w:lang w:val="uk-UA"/>
        </w:rPr>
      </w:pPr>
    </w:p>
    <w:p w:rsidR="007124F4" w:rsidRDefault="007124F4">
      <w:pPr>
        <w:rPr>
          <w:lang w:val="uk-UA"/>
        </w:rPr>
      </w:pPr>
    </w:p>
    <w:p w:rsidR="007124F4" w:rsidRDefault="007124F4">
      <w:pPr>
        <w:rPr>
          <w:lang w:val="uk-UA"/>
        </w:rPr>
      </w:pPr>
    </w:p>
    <w:p w:rsidR="007124F4" w:rsidRDefault="007124F4">
      <w:pPr>
        <w:rPr>
          <w:lang w:val="uk-UA"/>
        </w:rPr>
      </w:pPr>
    </w:p>
    <w:p w:rsidR="007124F4" w:rsidRDefault="007124F4">
      <w:pPr>
        <w:rPr>
          <w:lang w:val="uk-UA"/>
        </w:rPr>
      </w:pPr>
    </w:p>
    <w:p w:rsidR="007124F4" w:rsidRPr="00632697" w:rsidRDefault="007124F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sectPr w:rsidR="007124F4" w:rsidRPr="00632697" w:rsidSect="003E37C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7C9"/>
    <w:rsid w:val="0000117B"/>
    <w:rsid w:val="000015F1"/>
    <w:rsid w:val="00001FD6"/>
    <w:rsid w:val="0000259A"/>
    <w:rsid w:val="00004055"/>
    <w:rsid w:val="00006241"/>
    <w:rsid w:val="00010929"/>
    <w:rsid w:val="000156BE"/>
    <w:rsid w:val="0001671D"/>
    <w:rsid w:val="0001723E"/>
    <w:rsid w:val="00017CEB"/>
    <w:rsid w:val="00020475"/>
    <w:rsid w:val="00022C5B"/>
    <w:rsid w:val="00024EBB"/>
    <w:rsid w:val="00025545"/>
    <w:rsid w:val="000266F6"/>
    <w:rsid w:val="00030486"/>
    <w:rsid w:val="00031045"/>
    <w:rsid w:val="0003161A"/>
    <w:rsid w:val="00032691"/>
    <w:rsid w:val="0003373E"/>
    <w:rsid w:val="000339D6"/>
    <w:rsid w:val="000359AC"/>
    <w:rsid w:val="0004042A"/>
    <w:rsid w:val="00040BEE"/>
    <w:rsid w:val="0004592A"/>
    <w:rsid w:val="000517BC"/>
    <w:rsid w:val="00054672"/>
    <w:rsid w:val="00054AAF"/>
    <w:rsid w:val="00055F8C"/>
    <w:rsid w:val="0005608F"/>
    <w:rsid w:val="00060682"/>
    <w:rsid w:val="000620BD"/>
    <w:rsid w:val="00067212"/>
    <w:rsid w:val="0007112A"/>
    <w:rsid w:val="00071E73"/>
    <w:rsid w:val="0007310A"/>
    <w:rsid w:val="000747D9"/>
    <w:rsid w:val="0007776A"/>
    <w:rsid w:val="000827BC"/>
    <w:rsid w:val="00083EC0"/>
    <w:rsid w:val="000849BD"/>
    <w:rsid w:val="00087509"/>
    <w:rsid w:val="00096692"/>
    <w:rsid w:val="00096997"/>
    <w:rsid w:val="000B234C"/>
    <w:rsid w:val="000B5B72"/>
    <w:rsid w:val="000C15E6"/>
    <w:rsid w:val="000C2687"/>
    <w:rsid w:val="000C2F43"/>
    <w:rsid w:val="000C45A8"/>
    <w:rsid w:val="000C6894"/>
    <w:rsid w:val="000D00D0"/>
    <w:rsid w:val="000D09BA"/>
    <w:rsid w:val="000D1F86"/>
    <w:rsid w:val="000D3508"/>
    <w:rsid w:val="000D52F8"/>
    <w:rsid w:val="000D602A"/>
    <w:rsid w:val="000D7ACD"/>
    <w:rsid w:val="000E125C"/>
    <w:rsid w:val="000E1385"/>
    <w:rsid w:val="000E6DE3"/>
    <w:rsid w:val="000F219C"/>
    <w:rsid w:val="000F2354"/>
    <w:rsid w:val="000F30DC"/>
    <w:rsid w:val="000F35A4"/>
    <w:rsid w:val="000F3EDD"/>
    <w:rsid w:val="000F4611"/>
    <w:rsid w:val="000F6737"/>
    <w:rsid w:val="000F69FA"/>
    <w:rsid w:val="000F6DDD"/>
    <w:rsid w:val="000F706A"/>
    <w:rsid w:val="000F793F"/>
    <w:rsid w:val="00100F8A"/>
    <w:rsid w:val="00101EBE"/>
    <w:rsid w:val="001023C8"/>
    <w:rsid w:val="00104EB5"/>
    <w:rsid w:val="00110EB5"/>
    <w:rsid w:val="00111866"/>
    <w:rsid w:val="0011591B"/>
    <w:rsid w:val="001247E9"/>
    <w:rsid w:val="001250B2"/>
    <w:rsid w:val="0012687C"/>
    <w:rsid w:val="0013028B"/>
    <w:rsid w:val="001332B8"/>
    <w:rsid w:val="00134C67"/>
    <w:rsid w:val="001375A0"/>
    <w:rsid w:val="00140405"/>
    <w:rsid w:val="00142AEC"/>
    <w:rsid w:val="00145057"/>
    <w:rsid w:val="0014545A"/>
    <w:rsid w:val="00146076"/>
    <w:rsid w:val="00150D16"/>
    <w:rsid w:val="00156E35"/>
    <w:rsid w:val="00157390"/>
    <w:rsid w:val="00160259"/>
    <w:rsid w:val="001619BE"/>
    <w:rsid w:val="00166E14"/>
    <w:rsid w:val="001671C9"/>
    <w:rsid w:val="001675AC"/>
    <w:rsid w:val="0017221A"/>
    <w:rsid w:val="00172416"/>
    <w:rsid w:val="00174ED6"/>
    <w:rsid w:val="0018053D"/>
    <w:rsid w:val="0018075F"/>
    <w:rsid w:val="00180D89"/>
    <w:rsid w:val="00181F30"/>
    <w:rsid w:val="00182641"/>
    <w:rsid w:val="00183E1C"/>
    <w:rsid w:val="00185A36"/>
    <w:rsid w:val="001864EB"/>
    <w:rsid w:val="00190A07"/>
    <w:rsid w:val="00192524"/>
    <w:rsid w:val="001937A6"/>
    <w:rsid w:val="00197532"/>
    <w:rsid w:val="001A22F2"/>
    <w:rsid w:val="001A2BA8"/>
    <w:rsid w:val="001A332E"/>
    <w:rsid w:val="001A370D"/>
    <w:rsid w:val="001A3E47"/>
    <w:rsid w:val="001A47DE"/>
    <w:rsid w:val="001A6A35"/>
    <w:rsid w:val="001A6EA4"/>
    <w:rsid w:val="001A7636"/>
    <w:rsid w:val="001B04B0"/>
    <w:rsid w:val="001B34B0"/>
    <w:rsid w:val="001B3BBF"/>
    <w:rsid w:val="001B44EC"/>
    <w:rsid w:val="001B55EC"/>
    <w:rsid w:val="001B56A3"/>
    <w:rsid w:val="001B6B8F"/>
    <w:rsid w:val="001C00BC"/>
    <w:rsid w:val="001C35DE"/>
    <w:rsid w:val="001C4E8D"/>
    <w:rsid w:val="001C6C03"/>
    <w:rsid w:val="001C7369"/>
    <w:rsid w:val="001D0165"/>
    <w:rsid w:val="001D0B2D"/>
    <w:rsid w:val="001D47D1"/>
    <w:rsid w:val="001D5107"/>
    <w:rsid w:val="001E3F8B"/>
    <w:rsid w:val="001E3FEF"/>
    <w:rsid w:val="001E64F9"/>
    <w:rsid w:val="001F029F"/>
    <w:rsid w:val="002015F0"/>
    <w:rsid w:val="00202714"/>
    <w:rsid w:val="00203926"/>
    <w:rsid w:val="00205B47"/>
    <w:rsid w:val="00206099"/>
    <w:rsid w:val="00206488"/>
    <w:rsid w:val="002066BA"/>
    <w:rsid w:val="00210385"/>
    <w:rsid w:val="00211B67"/>
    <w:rsid w:val="0021459A"/>
    <w:rsid w:val="00214B8D"/>
    <w:rsid w:val="0021775B"/>
    <w:rsid w:val="002219C5"/>
    <w:rsid w:val="00221D7A"/>
    <w:rsid w:val="00223151"/>
    <w:rsid w:val="00224049"/>
    <w:rsid w:val="00225349"/>
    <w:rsid w:val="00225A85"/>
    <w:rsid w:val="00225E53"/>
    <w:rsid w:val="00230B68"/>
    <w:rsid w:val="00233826"/>
    <w:rsid w:val="00236DD1"/>
    <w:rsid w:val="002417B1"/>
    <w:rsid w:val="00244310"/>
    <w:rsid w:val="00244C1B"/>
    <w:rsid w:val="00250563"/>
    <w:rsid w:val="00253C72"/>
    <w:rsid w:val="0025514E"/>
    <w:rsid w:val="00255EF6"/>
    <w:rsid w:val="0025730D"/>
    <w:rsid w:val="00257BCC"/>
    <w:rsid w:val="00260368"/>
    <w:rsid w:val="00263AD7"/>
    <w:rsid w:val="00266FF0"/>
    <w:rsid w:val="00267421"/>
    <w:rsid w:val="0027099D"/>
    <w:rsid w:val="00271C4E"/>
    <w:rsid w:val="002807BE"/>
    <w:rsid w:val="00292285"/>
    <w:rsid w:val="002923C2"/>
    <w:rsid w:val="00293AE7"/>
    <w:rsid w:val="00296795"/>
    <w:rsid w:val="00296DC6"/>
    <w:rsid w:val="0029781E"/>
    <w:rsid w:val="002A49EE"/>
    <w:rsid w:val="002A54E1"/>
    <w:rsid w:val="002A586E"/>
    <w:rsid w:val="002A5EA8"/>
    <w:rsid w:val="002B228E"/>
    <w:rsid w:val="002B30A4"/>
    <w:rsid w:val="002B6CB8"/>
    <w:rsid w:val="002C34DC"/>
    <w:rsid w:val="002C38D3"/>
    <w:rsid w:val="002C41A9"/>
    <w:rsid w:val="002C6435"/>
    <w:rsid w:val="002C65F8"/>
    <w:rsid w:val="002C66E6"/>
    <w:rsid w:val="002C6B30"/>
    <w:rsid w:val="002C760D"/>
    <w:rsid w:val="002D3486"/>
    <w:rsid w:val="002D35F2"/>
    <w:rsid w:val="002D4918"/>
    <w:rsid w:val="002D658B"/>
    <w:rsid w:val="002D6C23"/>
    <w:rsid w:val="002E249C"/>
    <w:rsid w:val="002E332B"/>
    <w:rsid w:val="002E5212"/>
    <w:rsid w:val="002F0F1C"/>
    <w:rsid w:val="00303532"/>
    <w:rsid w:val="00304302"/>
    <w:rsid w:val="0030484A"/>
    <w:rsid w:val="003053B4"/>
    <w:rsid w:val="0031233D"/>
    <w:rsid w:val="0031300B"/>
    <w:rsid w:val="00313708"/>
    <w:rsid w:val="003141FB"/>
    <w:rsid w:val="003153D7"/>
    <w:rsid w:val="0032295F"/>
    <w:rsid w:val="00323E72"/>
    <w:rsid w:val="00325E54"/>
    <w:rsid w:val="00326A1B"/>
    <w:rsid w:val="0033171C"/>
    <w:rsid w:val="00333209"/>
    <w:rsid w:val="003348EE"/>
    <w:rsid w:val="003363F5"/>
    <w:rsid w:val="00340D32"/>
    <w:rsid w:val="00343B63"/>
    <w:rsid w:val="00343E9F"/>
    <w:rsid w:val="00345D0C"/>
    <w:rsid w:val="00346F4A"/>
    <w:rsid w:val="003474AF"/>
    <w:rsid w:val="003474BF"/>
    <w:rsid w:val="00351842"/>
    <w:rsid w:val="00352272"/>
    <w:rsid w:val="003527F4"/>
    <w:rsid w:val="00353686"/>
    <w:rsid w:val="003540AD"/>
    <w:rsid w:val="00356599"/>
    <w:rsid w:val="00365787"/>
    <w:rsid w:val="00365EE4"/>
    <w:rsid w:val="00370261"/>
    <w:rsid w:val="003716AC"/>
    <w:rsid w:val="0037292F"/>
    <w:rsid w:val="00373EC8"/>
    <w:rsid w:val="00375394"/>
    <w:rsid w:val="003767EF"/>
    <w:rsid w:val="00377866"/>
    <w:rsid w:val="00382A51"/>
    <w:rsid w:val="00383176"/>
    <w:rsid w:val="003837ED"/>
    <w:rsid w:val="0038385D"/>
    <w:rsid w:val="00386112"/>
    <w:rsid w:val="00386F8E"/>
    <w:rsid w:val="00390B2B"/>
    <w:rsid w:val="003918B2"/>
    <w:rsid w:val="00392771"/>
    <w:rsid w:val="00392EE9"/>
    <w:rsid w:val="00393E9E"/>
    <w:rsid w:val="003956D7"/>
    <w:rsid w:val="0039780B"/>
    <w:rsid w:val="003979CC"/>
    <w:rsid w:val="00397ECF"/>
    <w:rsid w:val="003A2F5E"/>
    <w:rsid w:val="003A4A60"/>
    <w:rsid w:val="003A4DC1"/>
    <w:rsid w:val="003A624C"/>
    <w:rsid w:val="003A70F1"/>
    <w:rsid w:val="003B0078"/>
    <w:rsid w:val="003B130F"/>
    <w:rsid w:val="003B1924"/>
    <w:rsid w:val="003B263F"/>
    <w:rsid w:val="003B40F8"/>
    <w:rsid w:val="003B5E69"/>
    <w:rsid w:val="003B784B"/>
    <w:rsid w:val="003B7ED6"/>
    <w:rsid w:val="003C025F"/>
    <w:rsid w:val="003C1EE3"/>
    <w:rsid w:val="003C26E7"/>
    <w:rsid w:val="003C3BB0"/>
    <w:rsid w:val="003C51F3"/>
    <w:rsid w:val="003C5F72"/>
    <w:rsid w:val="003C6385"/>
    <w:rsid w:val="003D3DD3"/>
    <w:rsid w:val="003D6457"/>
    <w:rsid w:val="003D6D99"/>
    <w:rsid w:val="003E0281"/>
    <w:rsid w:val="003E0B7C"/>
    <w:rsid w:val="003E35EF"/>
    <w:rsid w:val="003E37C9"/>
    <w:rsid w:val="003E4D7F"/>
    <w:rsid w:val="003E720D"/>
    <w:rsid w:val="003E72F1"/>
    <w:rsid w:val="003F0496"/>
    <w:rsid w:val="003F0A89"/>
    <w:rsid w:val="003F20D4"/>
    <w:rsid w:val="00404BEA"/>
    <w:rsid w:val="00404C1A"/>
    <w:rsid w:val="00406239"/>
    <w:rsid w:val="0041187B"/>
    <w:rsid w:val="00412AB8"/>
    <w:rsid w:val="00414FAC"/>
    <w:rsid w:val="00415A5A"/>
    <w:rsid w:val="00417981"/>
    <w:rsid w:val="0042016A"/>
    <w:rsid w:val="00422232"/>
    <w:rsid w:val="0042260D"/>
    <w:rsid w:val="00424398"/>
    <w:rsid w:val="00424A20"/>
    <w:rsid w:val="0042537D"/>
    <w:rsid w:val="00430ED1"/>
    <w:rsid w:val="004330C2"/>
    <w:rsid w:val="00435125"/>
    <w:rsid w:val="00435DA8"/>
    <w:rsid w:val="00435DF9"/>
    <w:rsid w:val="004360DB"/>
    <w:rsid w:val="00437157"/>
    <w:rsid w:val="004411AB"/>
    <w:rsid w:val="004430C8"/>
    <w:rsid w:val="00444CEA"/>
    <w:rsid w:val="00445E29"/>
    <w:rsid w:val="00447484"/>
    <w:rsid w:val="00447AAB"/>
    <w:rsid w:val="004506BA"/>
    <w:rsid w:val="00454C61"/>
    <w:rsid w:val="0045697A"/>
    <w:rsid w:val="004571B8"/>
    <w:rsid w:val="004613A1"/>
    <w:rsid w:val="004645E8"/>
    <w:rsid w:val="004660E3"/>
    <w:rsid w:val="00471FB4"/>
    <w:rsid w:val="004735E7"/>
    <w:rsid w:val="00473A57"/>
    <w:rsid w:val="0048014E"/>
    <w:rsid w:val="00484291"/>
    <w:rsid w:val="00484AAE"/>
    <w:rsid w:val="00484D65"/>
    <w:rsid w:val="00492731"/>
    <w:rsid w:val="00492DAC"/>
    <w:rsid w:val="004936D9"/>
    <w:rsid w:val="00495B08"/>
    <w:rsid w:val="004A4D28"/>
    <w:rsid w:val="004A673A"/>
    <w:rsid w:val="004B28B9"/>
    <w:rsid w:val="004B2A1A"/>
    <w:rsid w:val="004B3713"/>
    <w:rsid w:val="004B70CA"/>
    <w:rsid w:val="004C12A2"/>
    <w:rsid w:val="004C3148"/>
    <w:rsid w:val="004C3EF4"/>
    <w:rsid w:val="004C5C8B"/>
    <w:rsid w:val="004D2B69"/>
    <w:rsid w:val="004D2D6C"/>
    <w:rsid w:val="004D54B8"/>
    <w:rsid w:val="004D576D"/>
    <w:rsid w:val="004D6398"/>
    <w:rsid w:val="004E04F3"/>
    <w:rsid w:val="004E28FB"/>
    <w:rsid w:val="004E45EC"/>
    <w:rsid w:val="004E4FA7"/>
    <w:rsid w:val="004F095E"/>
    <w:rsid w:val="004F0D58"/>
    <w:rsid w:val="004F1BB1"/>
    <w:rsid w:val="004F2921"/>
    <w:rsid w:val="004F4843"/>
    <w:rsid w:val="004F55E8"/>
    <w:rsid w:val="004F6212"/>
    <w:rsid w:val="004F6EDD"/>
    <w:rsid w:val="005046D8"/>
    <w:rsid w:val="00504A06"/>
    <w:rsid w:val="00504B39"/>
    <w:rsid w:val="00506D4B"/>
    <w:rsid w:val="005121D1"/>
    <w:rsid w:val="00513490"/>
    <w:rsid w:val="00515CF0"/>
    <w:rsid w:val="00516ADC"/>
    <w:rsid w:val="00521050"/>
    <w:rsid w:val="005217CB"/>
    <w:rsid w:val="005268D8"/>
    <w:rsid w:val="005305EE"/>
    <w:rsid w:val="005356C4"/>
    <w:rsid w:val="00536635"/>
    <w:rsid w:val="00536A66"/>
    <w:rsid w:val="00537F91"/>
    <w:rsid w:val="00540889"/>
    <w:rsid w:val="00541B49"/>
    <w:rsid w:val="00544C1B"/>
    <w:rsid w:val="00544DA7"/>
    <w:rsid w:val="005450A5"/>
    <w:rsid w:val="00551545"/>
    <w:rsid w:val="00554E6D"/>
    <w:rsid w:val="00557D34"/>
    <w:rsid w:val="00560897"/>
    <w:rsid w:val="00560B30"/>
    <w:rsid w:val="005634AE"/>
    <w:rsid w:val="00563719"/>
    <w:rsid w:val="00563F71"/>
    <w:rsid w:val="00564A5F"/>
    <w:rsid w:val="00566371"/>
    <w:rsid w:val="00566E8A"/>
    <w:rsid w:val="00567901"/>
    <w:rsid w:val="0057618C"/>
    <w:rsid w:val="0057765D"/>
    <w:rsid w:val="00581C84"/>
    <w:rsid w:val="00581DF4"/>
    <w:rsid w:val="00582671"/>
    <w:rsid w:val="00583D73"/>
    <w:rsid w:val="00584D4E"/>
    <w:rsid w:val="00587967"/>
    <w:rsid w:val="0059033F"/>
    <w:rsid w:val="00592F18"/>
    <w:rsid w:val="00593DA6"/>
    <w:rsid w:val="00594992"/>
    <w:rsid w:val="0059744A"/>
    <w:rsid w:val="005A1A7C"/>
    <w:rsid w:val="005A2947"/>
    <w:rsid w:val="005A34F1"/>
    <w:rsid w:val="005A5759"/>
    <w:rsid w:val="005A5A7E"/>
    <w:rsid w:val="005A612E"/>
    <w:rsid w:val="005A7329"/>
    <w:rsid w:val="005B10BC"/>
    <w:rsid w:val="005B1A16"/>
    <w:rsid w:val="005B3EB9"/>
    <w:rsid w:val="005B4FC3"/>
    <w:rsid w:val="005B5C40"/>
    <w:rsid w:val="005C39E7"/>
    <w:rsid w:val="005C4BC2"/>
    <w:rsid w:val="005C4D38"/>
    <w:rsid w:val="005C4D87"/>
    <w:rsid w:val="005C5412"/>
    <w:rsid w:val="005C6C7D"/>
    <w:rsid w:val="005C70F8"/>
    <w:rsid w:val="005D325B"/>
    <w:rsid w:val="005D3A19"/>
    <w:rsid w:val="005D3B9C"/>
    <w:rsid w:val="005D4174"/>
    <w:rsid w:val="005D49A9"/>
    <w:rsid w:val="005D49E2"/>
    <w:rsid w:val="005D5031"/>
    <w:rsid w:val="005D54CE"/>
    <w:rsid w:val="005D73D8"/>
    <w:rsid w:val="005D7C95"/>
    <w:rsid w:val="005E18C7"/>
    <w:rsid w:val="005E18F6"/>
    <w:rsid w:val="005E2B86"/>
    <w:rsid w:val="005E2CEC"/>
    <w:rsid w:val="005E3FC9"/>
    <w:rsid w:val="005E58E4"/>
    <w:rsid w:val="005E7A79"/>
    <w:rsid w:val="005E7BBD"/>
    <w:rsid w:val="005F1020"/>
    <w:rsid w:val="005F4650"/>
    <w:rsid w:val="005F50E9"/>
    <w:rsid w:val="005F54B5"/>
    <w:rsid w:val="005F551D"/>
    <w:rsid w:val="005F6DA4"/>
    <w:rsid w:val="005F7878"/>
    <w:rsid w:val="00600D1A"/>
    <w:rsid w:val="0060105E"/>
    <w:rsid w:val="00602D9B"/>
    <w:rsid w:val="0060601A"/>
    <w:rsid w:val="00610786"/>
    <w:rsid w:val="006112C8"/>
    <w:rsid w:val="00613ADD"/>
    <w:rsid w:val="00614789"/>
    <w:rsid w:val="00617718"/>
    <w:rsid w:val="006230C4"/>
    <w:rsid w:val="00623265"/>
    <w:rsid w:val="00624238"/>
    <w:rsid w:val="006255EB"/>
    <w:rsid w:val="00625CFF"/>
    <w:rsid w:val="00627E84"/>
    <w:rsid w:val="00632697"/>
    <w:rsid w:val="00632F82"/>
    <w:rsid w:val="00633202"/>
    <w:rsid w:val="00633ACF"/>
    <w:rsid w:val="00635CA3"/>
    <w:rsid w:val="0063708C"/>
    <w:rsid w:val="00642F7B"/>
    <w:rsid w:val="00643A98"/>
    <w:rsid w:val="0065045A"/>
    <w:rsid w:val="00651099"/>
    <w:rsid w:val="006515BD"/>
    <w:rsid w:val="006533F8"/>
    <w:rsid w:val="00656413"/>
    <w:rsid w:val="006565DB"/>
    <w:rsid w:val="00657D14"/>
    <w:rsid w:val="0066002E"/>
    <w:rsid w:val="006602E6"/>
    <w:rsid w:val="006611CA"/>
    <w:rsid w:val="00662737"/>
    <w:rsid w:val="006633AE"/>
    <w:rsid w:val="0066682A"/>
    <w:rsid w:val="00666AFA"/>
    <w:rsid w:val="00670680"/>
    <w:rsid w:val="00673BA8"/>
    <w:rsid w:val="00676D0B"/>
    <w:rsid w:val="00684121"/>
    <w:rsid w:val="00685858"/>
    <w:rsid w:val="00692801"/>
    <w:rsid w:val="00692878"/>
    <w:rsid w:val="00693811"/>
    <w:rsid w:val="006949B1"/>
    <w:rsid w:val="00694A3F"/>
    <w:rsid w:val="00696F10"/>
    <w:rsid w:val="006A59B5"/>
    <w:rsid w:val="006A6CC8"/>
    <w:rsid w:val="006B09DA"/>
    <w:rsid w:val="006B3DEC"/>
    <w:rsid w:val="006B60EE"/>
    <w:rsid w:val="006B63BD"/>
    <w:rsid w:val="006C02D5"/>
    <w:rsid w:val="006C0D30"/>
    <w:rsid w:val="006C1EAA"/>
    <w:rsid w:val="006C2721"/>
    <w:rsid w:val="006C73E7"/>
    <w:rsid w:val="006D45E0"/>
    <w:rsid w:val="006D45F7"/>
    <w:rsid w:val="006E073C"/>
    <w:rsid w:val="006E64F7"/>
    <w:rsid w:val="006F0162"/>
    <w:rsid w:val="006F1CF9"/>
    <w:rsid w:val="006F5A64"/>
    <w:rsid w:val="006F69F1"/>
    <w:rsid w:val="006F7905"/>
    <w:rsid w:val="006F7E31"/>
    <w:rsid w:val="00700576"/>
    <w:rsid w:val="00701E41"/>
    <w:rsid w:val="0070206E"/>
    <w:rsid w:val="00702616"/>
    <w:rsid w:val="00703296"/>
    <w:rsid w:val="0070557E"/>
    <w:rsid w:val="00707128"/>
    <w:rsid w:val="00707447"/>
    <w:rsid w:val="00710332"/>
    <w:rsid w:val="00710C33"/>
    <w:rsid w:val="00710CBA"/>
    <w:rsid w:val="007124F4"/>
    <w:rsid w:val="00712601"/>
    <w:rsid w:val="00712733"/>
    <w:rsid w:val="00712865"/>
    <w:rsid w:val="00713A3D"/>
    <w:rsid w:val="00714A47"/>
    <w:rsid w:val="00715089"/>
    <w:rsid w:val="0072355A"/>
    <w:rsid w:val="0072597B"/>
    <w:rsid w:val="00730952"/>
    <w:rsid w:val="0073235F"/>
    <w:rsid w:val="00732BD0"/>
    <w:rsid w:val="00732C2B"/>
    <w:rsid w:val="00733E49"/>
    <w:rsid w:val="00733F19"/>
    <w:rsid w:val="007345C4"/>
    <w:rsid w:val="0073535E"/>
    <w:rsid w:val="0073547D"/>
    <w:rsid w:val="00740D3A"/>
    <w:rsid w:val="00742762"/>
    <w:rsid w:val="00744D17"/>
    <w:rsid w:val="007450EE"/>
    <w:rsid w:val="00746826"/>
    <w:rsid w:val="00747B8F"/>
    <w:rsid w:val="007518A9"/>
    <w:rsid w:val="00752A4E"/>
    <w:rsid w:val="00754948"/>
    <w:rsid w:val="00756BD4"/>
    <w:rsid w:val="00760937"/>
    <w:rsid w:val="00764484"/>
    <w:rsid w:val="00764A11"/>
    <w:rsid w:val="00764D26"/>
    <w:rsid w:val="007705FB"/>
    <w:rsid w:val="00772B0A"/>
    <w:rsid w:val="00777CA5"/>
    <w:rsid w:val="007827C9"/>
    <w:rsid w:val="00783592"/>
    <w:rsid w:val="00790A20"/>
    <w:rsid w:val="00793965"/>
    <w:rsid w:val="0079689E"/>
    <w:rsid w:val="007A087B"/>
    <w:rsid w:val="007A1370"/>
    <w:rsid w:val="007A2982"/>
    <w:rsid w:val="007A35C3"/>
    <w:rsid w:val="007A387C"/>
    <w:rsid w:val="007A4BC8"/>
    <w:rsid w:val="007A4F40"/>
    <w:rsid w:val="007A7C1E"/>
    <w:rsid w:val="007B25A8"/>
    <w:rsid w:val="007B28D7"/>
    <w:rsid w:val="007B33F6"/>
    <w:rsid w:val="007B7987"/>
    <w:rsid w:val="007C1BAE"/>
    <w:rsid w:val="007C30E7"/>
    <w:rsid w:val="007C5958"/>
    <w:rsid w:val="007C59D4"/>
    <w:rsid w:val="007C6063"/>
    <w:rsid w:val="007C7785"/>
    <w:rsid w:val="007D0169"/>
    <w:rsid w:val="007D126F"/>
    <w:rsid w:val="007D5E4E"/>
    <w:rsid w:val="007E2E27"/>
    <w:rsid w:val="007E2FA4"/>
    <w:rsid w:val="007E43FF"/>
    <w:rsid w:val="007E6629"/>
    <w:rsid w:val="007E702A"/>
    <w:rsid w:val="007E7873"/>
    <w:rsid w:val="007E7EDF"/>
    <w:rsid w:val="007F2760"/>
    <w:rsid w:val="007F30AC"/>
    <w:rsid w:val="007F3892"/>
    <w:rsid w:val="007F4D6D"/>
    <w:rsid w:val="007F5047"/>
    <w:rsid w:val="007F548D"/>
    <w:rsid w:val="00801E3D"/>
    <w:rsid w:val="00805E42"/>
    <w:rsid w:val="00811EBC"/>
    <w:rsid w:val="008136F0"/>
    <w:rsid w:val="008139AE"/>
    <w:rsid w:val="00814283"/>
    <w:rsid w:val="008177D9"/>
    <w:rsid w:val="00817999"/>
    <w:rsid w:val="00822F4C"/>
    <w:rsid w:val="00824FB6"/>
    <w:rsid w:val="008265C4"/>
    <w:rsid w:val="0082687B"/>
    <w:rsid w:val="00826B70"/>
    <w:rsid w:val="00826BC5"/>
    <w:rsid w:val="00830E84"/>
    <w:rsid w:val="008342AA"/>
    <w:rsid w:val="008346A9"/>
    <w:rsid w:val="00835FA0"/>
    <w:rsid w:val="00837AC8"/>
    <w:rsid w:val="00840D60"/>
    <w:rsid w:val="00841FB8"/>
    <w:rsid w:val="00842189"/>
    <w:rsid w:val="00842ECD"/>
    <w:rsid w:val="00843C05"/>
    <w:rsid w:val="00846778"/>
    <w:rsid w:val="00847587"/>
    <w:rsid w:val="0085157A"/>
    <w:rsid w:val="00851AD3"/>
    <w:rsid w:val="008525FA"/>
    <w:rsid w:val="00853339"/>
    <w:rsid w:val="00853B8A"/>
    <w:rsid w:val="008549E4"/>
    <w:rsid w:val="00854F57"/>
    <w:rsid w:val="00856FB1"/>
    <w:rsid w:val="008608E3"/>
    <w:rsid w:val="00860F6D"/>
    <w:rsid w:val="00865BA7"/>
    <w:rsid w:val="008701A4"/>
    <w:rsid w:val="00871BF8"/>
    <w:rsid w:val="008774F4"/>
    <w:rsid w:val="008807AB"/>
    <w:rsid w:val="00880C6D"/>
    <w:rsid w:val="008811B6"/>
    <w:rsid w:val="0088195E"/>
    <w:rsid w:val="00883767"/>
    <w:rsid w:val="00883B69"/>
    <w:rsid w:val="00883FA8"/>
    <w:rsid w:val="00891E11"/>
    <w:rsid w:val="00893B64"/>
    <w:rsid w:val="008A214C"/>
    <w:rsid w:val="008A3694"/>
    <w:rsid w:val="008A3C8C"/>
    <w:rsid w:val="008A45D1"/>
    <w:rsid w:val="008A6A1D"/>
    <w:rsid w:val="008A7AB9"/>
    <w:rsid w:val="008B05BA"/>
    <w:rsid w:val="008B12E7"/>
    <w:rsid w:val="008B472E"/>
    <w:rsid w:val="008B6608"/>
    <w:rsid w:val="008B6E62"/>
    <w:rsid w:val="008C035A"/>
    <w:rsid w:val="008C1592"/>
    <w:rsid w:val="008C2B00"/>
    <w:rsid w:val="008C2CAC"/>
    <w:rsid w:val="008C60E2"/>
    <w:rsid w:val="008C6A73"/>
    <w:rsid w:val="008C7291"/>
    <w:rsid w:val="008C7EA1"/>
    <w:rsid w:val="008D0560"/>
    <w:rsid w:val="008D0844"/>
    <w:rsid w:val="008D0EF4"/>
    <w:rsid w:val="008D14F7"/>
    <w:rsid w:val="008D1B09"/>
    <w:rsid w:val="008D6FC6"/>
    <w:rsid w:val="008E1156"/>
    <w:rsid w:val="008E309E"/>
    <w:rsid w:val="008E3EBC"/>
    <w:rsid w:val="008E434B"/>
    <w:rsid w:val="008E5AAF"/>
    <w:rsid w:val="008E63CD"/>
    <w:rsid w:val="008E64D4"/>
    <w:rsid w:val="008F0222"/>
    <w:rsid w:val="008F1EB1"/>
    <w:rsid w:val="008F2326"/>
    <w:rsid w:val="008F28DA"/>
    <w:rsid w:val="008F6713"/>
    <w:rsid w:val="008F6A02"/>
    <w:rsid w:val="008F71E0"/>
    <w:rsid w:val="00903C91"/>
    <w:rsid w:val="0090416E"/>
    <w:rsid w:val="00905362"/>
    <w:rsid w:val="00905587"/>
    <w:rsid w:val="0091174F"/>
    <w:rsid w:val="00913D49"/>
    <w:rsid w:val="00917F91"/>
    <w:rsid w:val="00921A6F"/>
    <w:rsid w:val="0092391E"/>
    <w:rsid w:val="00927DD8"/>
    <w:rsid w:val="009303F1"/>
    <w:rsid w:val="00941081"/>
    <w:rsid w:val="00950E59"/>
    <w:rsid w:val="009522D0"/>
    <w:rsid w:val="00953323"/>
    <w:rsid w:val="009553AB"/>
    <w:rsid w:val="00955480"/>
    <w:rsid w:val="009555E0"/>
    <w:rsid w:val="00956816"/>
    <w:rsid w:val="009574B0"/>
    <w:rsid w:val="0095779E"/>
    <w:rsid w:val="00962838"/>
    <w:rsid w:val="00964DE3"/>
    <w:rsid w:val="00965DC8"/>
    <w:rsid w:val="00970250"/>
    <w:rsid w:val="0097135F"/>
    <w:rsid w:val="00975DBD"/>
    <w:rsid w:val="0097635E"/>
    <w:rsid w:val="00976BEB"/>
    <w:rsid w:val="00977801"/>
    <w:rsid w:val="009779F9"/>
    <w:rsid w:val="00980725"/>
    <w:rsid w:val="009848C1"/>
    <w:rsid w:val="0098597C"/>
    <w:rsid w:val="00986F0B"/>
    <w:rsid w:val="009870B2"/>
    <w:rsid w:val="00987251"/>
    <w:rsid w:val="009903C8"/>
    <w:rsid w:val="009907C4"/>
    <w:rsid w:val="00991F76"/>
    <w:rsid w:val="00993B36"/>
    <w:rsid w:val="0099474C"/>
    <w:rsid w:val="00994D2F"/>
    <w:rsid w:val="0099615C"/>
    <w:rsid w:val="009A0AB6"/>
    <w:rsid w:val="009A1A3E"/>
    <w:rsid w:val="009A4056"/>
    <w:rsid w:val="009A6DDF"/>
    <w:rsid w:val="009A6F31"/>
    <w:rsid w:val="009B12A5"/>
    <w:rsid w:val="009B2803"/>
    <w:rsid w:val="009B3F13"/>
    <w:rsid w:val="009B424F"/>
    <w:rsid w:val="009B4729"/>
    <w:rsid w:val="009B6B65"/>
    <w:rsid w:val="009C291A"/>
    <w:rsid w:val="009C44A0"/>
    <w:rsid w:val="009C5066"/>
    <w:rsid w:val="009C5381"/>
    <w:rsid w:val="009C58E4"/>
    <w:rsid w:val="009D0AED"/>
    <w:rsid w:val="009D0F78"/>
    <w:rsid w:val="009D2789"/>
    <w:rsid w:val="009D5A88"/>
    <w:rsid w:val="009D620A"/>
    <w:rsid w:val="009E108E"/>
    <w:rsid w:val="009E173B"/>
    <w:rsid w:val="009E4F96"/>
    <w:rsid w:val="009E7494"/>
    <w:rsid w:val="009F2B12"/>
    <w:rsid w:val="009F2C39"/>
    <w:rsid w:val="009F3A53"/>
    <w:rsid w:val="009F4533"/>
    <w:rsid w:val="009F4A58"/>
    <w:rsid w:val="009F4E53"/>
    <w:rsid w:val="009F51DD"/>
    <w:rsid w:val="009F5EB2"/>
    <w:rsid w:val="00A021D5"/>
    <w:rsid w:val="00A05023"/>
    <w:rsid w:val="00A053EF"/>
    <w:rsid w:val="00A07517"/>
    <w:rsid w:val="00A10599"/>
    <w:rsid w:val="00A10859"/>
    <w:rsid w:val="00A12279"/>
    <w:rsid w:val="00A125DE"/>
    <w:rsid w:val="00A142E2"/>
    <w:rsid w:val="00A21C3E"/>
    <w:rsid w:val="00A22C0A"/>
    <w:rsid w:val="00A23248"/>
    <w:rsid w:val="00A2352C"/>
    <w:rsid w:val="00A239E3"/>
    <w:rsid w:val="00A337B7"/>
    <w:rsid w:val="00A3674E"/>
    <w:rsid w:val="00A376D3"/>
    <w:rsid w:val="00A42EEA"/>
    <w:rsid w:val="00A43826"/>
    <w:rsid w:val="00A43DA8"/>
    <w:rsid w:val="00A45019"/>
    <w:rsid w:val="00A45225"/>
    <w:rsid w:val="00A462C7"/>
    <w:rsid w:val="00A47073"/>
    <w:rsid w:val="00A50D48"/>
    <w:rsid w:val="00A52169"/>
    <w:rsid w:val="00A53A31"/>
    <w:rsid w:val="00A553C5"/>
    <w:rsid w:val="00A621FA"/>
    <w:rsid w:val="00A73355"/>
    <w:rsid w:val="00A7597D"/>
    <w:rsid w:val="00A771AC"/>
    <w:rsid w:val="00A774B4"/>
    <w:rsid w:val="00A7790C"/>
    <w:rsid w:val="00A818EF"/>
    <w:rsid w:val="00A82DB7"/>
    <w:rsid w:val="00A83DD6"/>
    <w:rsid w:val="00A84C25"/>
    <w:rsid w:val="00A86271"/>
    <w:rsid w:val="00A862AB"/>
    <w:rsid w:val="00A91204"/>
    <w:rsid w:val="00A9217D"/>
    <w:rsid w:val="00A92A0F"/>
    <w:rsid w:val="00A9370E"/>
    <w:rsid w:val="00A96701"/>
    <w:rsid w:val="00A9757A"/>
    <w:rsid w:val="00AA30CD"/>
    <w:rsid w:val="00AA5273"/>
    <w:rsid w:val="00AA62C4"/>
    <w:rsid w:val="00AB0B03"/>
    <w:rsid w:val="00AB2500"/>
    <w:rsid w:val="00AB265B"/>
    <w:rsid w:val="00AB7A52"/>
    <w:rsid w:val="00AC1AC5"/>
    <w:rsid w:val="00AC2489"/>
    <w:rsid w:val="00AD2DE6"/>
    <w:rsid w:val="00AD4622"/>
    <w:rsid w:val="00AD5F81"/>
    <w:rsid w:val="00AD7FE7"/>
    <w:rsid w:val="00AE001F"/>
    <w:rsid w:val="00AE1940"/>
    <w:rsid w:val="00AE4AE5"/>
    <w:rsid w:val="00AE584F"/>
    <w:rsid w:val="00AE78A7"/>
    <w:rsid w:val="00AF0012"/>
    <w:rsid w:val="00AF09AC"/>
    <w:rsid w:val="00AF1E62"/>
    <w:rsid w:val="00AF3202"/>
    <w:rsid w:val="00AF6DFC"/>
    <w:rsid w:val="00AF7185"/>
    <w:rsid w:val="00B0092E"/>
    <w:rsid w:val="00B02187"/>
    <w:rsid w:val="00B03FB1"/>
    <w:rsid w:val="00B10E7B"/>
    <w:rsid w:val="00B15A2E"/>
    <w:rsid w:val="00B160D1"/>
    <w:rsid w:val="00B16658"/>
    <w:rsid w:val="00B16F8A"/>
    <w:rsid w:val="00B245A5"/>
    <w:rsid w:val="00B2691E"/>
    <w:rsid w:val="00B27DED"/>
    <w:rsid w:val="00B30874"/>
    <w:rsid w:val="00B32253"/>
    <w:rsid w:val="00B322D1"/>
    <w:rsid w:val="00B3400C"/>
    <w:rsid w:val="00B35F9D"/>
    <w:rsid w:val="00B40957"/>
    <w:rsid w:val="00B41309"/>
    <w:rsid w:val="00B41BB0"/>
    <w:rsid w:val="00B42EDB"/>
    <w:rsid w:val="00B452C2"/>
    <w:rsid w:val="00B46BFE"/>
    <w:rsid w:val="00B5253C"/>
    <w:rsid w:val="00B526F5"/>
    <w:rsid w:val="00B53D6B"/>
    <w:rsid w:val="00B53EC7"/>
    <w:rsid w:val="00B55623"/>
    <w:rsid w:val="00B563E7"/>
    <w:rsid w:val="00B570E4"/>
    <w:rsid w:val="00B5785B"/>
    <w:rsid w:val="00B57F09"/>
    <w:rsid w:val="00B6093E"/>
    <w:rsid w:val="00B621C0"/>
    <w:rsid w:val="00B648AF"/>
    <w:rsid w:val="00B65CB7"/>
    <w:rsid w:val="00B714CD"/>
    <w:rsid w:val="00B72DED"/>
    <w:rsid w:val="00B72E79"/>
    <w:rsid w:val="00B7483D"/>
    <w:rsid w:val="00B74F2F"/>
    <w:rsid w:val="00B76B9D"/>
    <w:rsid w:val="00B77D0E"/>
    <w:rsid w:val="00B82F37"/>
    <w:rsid w:val="00B836CE"/>
    <w:rsid w:val="00B83E03"/>
    <w:rsid w:val="00B86E4C"/>
    <w:rsid w:val="00B87B5C"/>
    <w:rsid w:val="00B87BCF"/>
    <w:rsid w:val="00B9168A"/>
    <w:rsid w:val="00B92F45"/>
    <w:rsid w:val="00B9726E"/>
    <w:rsid w:val="00BA0230"/>
    <w:rsid w:val="00BA1A75"/>
    <w:rsid w:val="00BA1D6A"/>
    <w:rsid w:val="00BA6152"/>
    <w:rsid w:val="00BA673B"/>
    <w:rsid w:val="00BB3C9A"/>
    <w:rsid w:val="00BC26F5"/>
    <w:rsid w:val="00BC62CE"/>
    <w:rsid w:val="00BC7918"/>
    <w:rsid w:val="00BD010E"/>
    <w:rsid w:val="00BD0B56"/>
    <w:rsid w:val="00BD19EC"/>
    <w:rsid w:val="00BD230F"/>
    <w:rsid w:val="00BD70F2"/>
    <w:rsid w:val="00BE0E82"/>
    <w:rsid w:val="00BE3286"/>
    <w:rsid w:val="00BE33AE"/>
    <w:rsid w:val="00BE409D"/>
    <w:rsid w:val="00BE5A2A"/>
    <w:rsid w:val="00BE5C43"/>
    <w:rsid w:val="00BF0EEB"/>
    <w:rsid w:val="00BF23C9"/>
    <w:rsid w:val="00BF2871"/>
    <w:rsid w:val="00BF356D"/>
    <w:rsid w:val="00BF5FFE"/>
    <w:rsid w:val="00BF7AAB"/>
    <w:rsid w:val="00C0362C"/>
    <w:rsid w:val="00C0519B"/>
    <w:rsid w:val="00C05D38"/>
    <w:rsid w:val="00C05F41"/>
    <w:rsid w:val="00C07151"/>
    <w:rsid w:val="00C1006D"/>
    <w:rsid w:val="00C11CA2"/>
    <w:rsid w:val="00C125D6"/>
    <w:rsid w:val="00C1264F"/>
    <w:rsid w:val="00C1335D"/>
    <w:rsid w:val="00C1766F"/>
    <w:rsid w:val="00C216E9"/>
    <w:rsid w:val="00C30042"/>
    <w:rsid w:val="00C301C4"/>
    <w:rsid w:val="00C3223C"/>
    <w:rsid w:val="00C326EB"/>
    <w:rsid w:val="00C32C6D"/>
    <w:rsid w:val="00C35D1F"/>
    <w:rsid w:val="00C37380"/>
    <w:rsid w:val="00C41AF6"/>
    <w:rsid w:val="00C42565"/>
    <w:rsid w:val="00C43FC7"/>
    <w:rsid w:val="00C4436F"/>
    <w:rsid w:val="00C45798"/>
    <w:rsid w:val="00C473F1"/>
    <w:rsid w:val="00C50C86"/>
    <w:rsid w:val="00C55647"/>
    <w:rsid w:val="00C56131"/>
    <w:rsid w:val="00C605CB"/>
    <w:rsid w:val="00C62385"/>
    <w:rsid w:val="00C6410C"/>
    <w:rsid w:val="00C641AE"/>
    <w:rsid w:val="00C67068"/>
    <w:rsid w:val="00C70BBC"/>
    <w:rsid w:val="00C72C24"/>
    <w:rsid w:val="00C7351F"/>
    <w:rsid w:val="00C73DEA"/>
    <w:rsid w:val="00C74C2D"/>
    <w:rsid w:val="00C74D47"/>
    <w:rsid w:val="00C74EE7"/>
    <w:rsid w:val="00C75264"/>
    <w:rsid w:val="00C75850"/>
    <w:rsid w:val="00C768BB"/>
    <w:rsid w:val="00C81543"/>
    <w:rsid w:val="00C820BA"/>
    <w:rsid w:val="00C827B1"/>
    <w:rsid w:val="00C85E41"/>
    <w:rsid w:val="00C86FAB"/>
    <w:rsid w:val="00C8709B"/>
    <w:rsid w:val="00CA0931"/>
    <w:rsid w:val="00CA4597"/>
    <w:rsid w:val="00CA52F4"/>
    <w:rsid w:val="00CB0104"/>
    <w:rsid w:val="00CB0484"/>
    <w:rsid w:val="00CB132F"/>
    <w:rsid w:val="00CB1902"/>
    <w:rsid w:val="00CB2739"/>
    <w:rsid w:val="00CB528E"/>
    <w:rsid w:val="00CB5F2A"/>
    <w:rsid w:val="00CB64EB"/>
    <w:rsid w:val="00CB7047"/>
    <w:rsid w:val="00CC0497"/>
    <w:rsid w:val="00CC30B3"/>
    <w:rsid w:val="00CC7611"/>
    <w:rsid w:val="00CD05A9"/>
    <w:rsid w:val="00CD1814"/>
    <w:rsid w:val="00CD1D9C"/>
    <w:rsid w:val="00CD35D8"/>
    <w:rsid w:val="00CD3811"/>
    <w:rsid w:val="00CD5BD0"/>
    <w:rsid w:val="00CE0C98"/>
    <w:rsid w:val="00CE714A"/>
    <w:rsid w:val="00CE7CE8"/>
    <w:rsid w:val="00CF2892"/>
    <w:rsid w:val="00CF2E5E"/>
    <w:rsid w:val="00CF536D"/>
    <w:rsid w:val="00D05B7C"/>
    <w:rsid w:val="00D05E56"/>
    <w:rsid w:val="00D118D9"/>
    <w:rsid w:val="00D1550B"/>
    <w:rsid w:val="00D2031F"/>
    <w:rsid w:val="00D21DC7"/>
    <w:rsid w:val="00D230E8"/>
    <w:rsid w:val="00D2541D"/>
    <w:rsid w:val="00D276CD"/>
    <w:rsid w:val="00D27AF0"/>
    <w:rsid w:val="00D30FA9"/>
    <w:rsid w:val="00D330F6"/>
    <w:rsid w:val="00D33D0D"/>
    <w:rsid w:val="00D34D28"/>
    <w:rsid w:val="00D36E4A"/>
    <w:rsid w:val="00D40ABF"/>
    <w:rsid w:val="00D42667"/>
    <w:rsid w:val="00D42F43"/>
    <w:rsid w:val="00D43779"/>
    <w:rsid w:val="00D44642"/>
    <w:rsid w:val="00D4552F"/>
    <w:rsid w:val="00D5080A"/>
    <w:rsid w:val="00D53E70"/>
    <w:rsid w:val="00D55834"/>
    <w:rsid w:val="00D5756B"/>
    <w:rsid w:val="00D604A0"/>
    <w:rsid w:val="00D61303"/>
    <w:rsid w:val="00D62C49"/>
    <w:rsid w:val="00D65B36"/>
    <w:rsid w:val="00D712DC"/>
    <w:rsid w:val="00D71A16"/>
    <w:rsid w:val="00D727FC"/>
    <w:rsid w:val="00D72ABB"/>
    <w:rsid w:val="00D72B34"/>
    <w:rsid w:val="00D73471"/>
    <w:rsid w:val="00D8018B"/>
    <w:rsid w:val="00D81E09"/>
    <w:rsid w:val="00D82017"/>
    <w:rsid w:val="00D820F5"/>
    <w:rsid w:val="00D82818"/>
    <w:rsid w:val="00D829E8"/>
    <w:rsid w:val="00D83211"/>
    <w:rsid w:val="00D83966"/>
    <w:rsid w:val="00D8420F"/>
    <w:rsid w:val="00D843F5"/>
    <w:rsid w:val="00D85FB6"/>
    <w:rsid w:val="00D901C8"/>
    <w:rsid w:val="00D906E4"/>
    <w:rsid w:val="00D918C8"/>
    <w:rsid w:val="00D91C84"/>
    <w:rsid w:val="00DA3830"/>
    <w:rsid w:val="00DA6B0F"/>
    <w:rsid w:val="00DA7ABE"/>
    <w:rsid w:val="00DA7DC6"/>
    <w:rsid w:val="00DB1104"/>
    <w:rsid w:val="00DB26F3"/>
    <w:rsid w:val="00DB3A90"/>
    <w:rsid w:val="00DB6BB4"/>
    <w:rsid w:val="00DC2110"/>
    <w:rsid w:val="00DC2A3C"/>
    <w:rsid w:val="00DC2ADC"/>
    <w:rsid w:val="00DC395F"/>
    <w:rsid w:val="00DC4B3F"/>
    <w:rsid w:val="00DC5866"/>
    <w:rsid w:val="00DC7936"/>
    <w:rsid w:val="00DC7C82"/>
    <w:rsid w:val="00DD0478"/>
    <w:rsid w:val="00DD1C09"/>
    <w:rsid w:val="00DD2A02"/>
    <w:rsid w:val="00DD39DD"/>
    <w:rsid w:val="00DE0738"/>
    <w:rsid w:val="00DE2D5D"/>
    <w:rsid w:val="00DE3B83"/>
    <w:rsid w:val="00DE7FAF"/>
    <w:rsid w:val="00DF0286"/>
    <w:rsid w:val="00DF0600"/>
    <w:rsid w:val="00DF1396"/>
    <w:rsid w:val="00DF3C26"/>
    <w:rsid w:val="00DF4D3D"/>
    <w:rsid w:val="00DF629E"/>
    <w:rsid w:val="00DF6C38"/>
    <w:rsid w:val="00E0135C"/>
    <w:rsid w:val="00E01A59"/>
    <w:rsid w:val="00E0496A"/>
    <w:rsid w:val="00E05833"/>
    <w:rsid w:val="00E05E1E"/>
    <w:rsid w:val="00E05F36"/>
    <w:rsid w:val="00E074F7"/>
    <w:rsid w:val="00E103AB"/>
    <w:rsid w:val="00E208A9"/>
    <w:rsid w:val="00E23BB1"/>
    <w:rsid w:val="00E2606A"/>
    <w:rsid w:val="00E263BF"/>
    <w:rsid w:val="00E27EBF"/>
    <w:rsid w:val="00E309D4"/>
    <w:rsid w:val="00E35D0D"/>
    <w:rsid w:val="00E35F21"/>
    <w:rsid w:val="00E36252"/>
    <w:rsid w:val="00E400AC"/>
    <w:rsid w:val="00E4242D"/>
    <w:rsid w:val="00E43A66"/>
    <w:rsid w:val="00E4459F"/>
    <w:rsid w:val="00E4496F"/>
    <w:rsid w:val="00E45F36"/>
    <w:rsid w:val="00E4676D"/>
    <w:rsid w:val="00E47337"/>
    <w:rsid w:val="00E51B89"/>
    <w:rsid w:val="00E536B7"/>
    <w:rsid w:val="00E54E2D"/>
    <w:rsid w:val="00E6072C"/>
    <w:rsid w:val="00E615C3"/>
    <w:rsid w:val="00E643E4"/>
    <w:rsid w:val="00E647AC"/>
    <w:rsid w:val="00E6536C"/>
    <w:rsid w:val="00E65736"/>
    <w:rsid w:val="00E66C1A"/>
    <w:rsid w:val="00E70A91"/>
    <w:rsid w:val="00E72844"/>
    <w:rsid w:val="00E72BE4"/>
    <w:rsid w:val="00E75B69"/>
    <w:rsid w:val="00E819F0"/>
    <w:rsid w:val="00E837CE"/>
    <w:rsid w:val="00E85553"/>
    <w:rsid w:val="00E93EC2"/>
    <w:rsid w:val="00E945E8"/>
    <w:rsid w:val="00E94BAD"/>
    <w:rsid w:val="00E96940"/>
    <w:rsid w:val="00E971A1"/>
    <w:rsid w:val="00EA023C"/>
    <w:rsid w:val="00EA214F"/>
    <w:rsid w:val="00EA352D"/>
    <w:rsid w:val="00EA3C67"/>
    <w:rsid w:val="00EA45EB"/>
    <w:rsid w:val="00EA49F9"/>
    <w:rsid w:val="00EA4E5D"/>
    <w:rsid w:val="00EA4FF7"/>
    <w:rsid w:val="00EA5C71"/>
    <w:rsid w:val="00EA698C"/>
    <w:rsid w:val="00EA6F58"/>
    <w:rsid w:val="00EB0DAC"/>
    <w:rsid w:val="00EB53BD"/>
    <w:rsid w:val="00EB6F7F"/>
    <w:rsid w:val="00EC1A39"/>
    <w:rsid w:val="00EC3F3D"/>
    <w:rsid w:val="00EC496A"/>
    <w:rsid w:val="00EC6B49"/>
    <w:rsid w:val="00EC7C75"/>
    <w:rsid w:val="00EC7CB8"/>
    <w:rsid w:val="00ED3DB6"/>
    <w:rsid w:val="00ED495C"/>
    <w:rsid w:val="00ED4E9C"/>
    <w:rsid w:val="00ED507D"/>
    <w:rsid w:val="00EE067B"/>
    <w:rsid w:val="00EE42AC"/>
    <w:rsid w:val="00EE5983"/>
    <w:rsid w:val="00EE78D6"/>
    <w:rsid w:val="00EF6DDD"/>
    <w:rsid w:val="00EF7BAF"/>
    <w:rsid w:val="00F00D67"/>
    <w:rsid w:val="00F01618"/>
    <w:rsid w:val="00F020C2"/>
    <w:rsid w:val="00F02DF3"/>
    <w:rsid w:val="00F038EF"/>
    <w:rsid w:val="00F06755"/>
    <w:rsid w:val="00F069E5"/>
    <w:rsid w:val="00F11E1D"/>
    <w:rsid w:val="00F131BE"/>
    <w:rsid w:val="00F13206"/>
    <w:rsid w:val="00F1411F"/>
    <w:rsid w:val="00F155CF"/>
    <w:rsid w:val="00F15686"/>
    <w:rsid w:val="00F15C63"/>
    <w:rsid w:val="00F15DD3"/>
    <w:rsid w:val="00F16122"/>
    <w:rsid w:val="00F17358"/>
    <w:rsid w:val="00F21BC3"/>
    <w:rsid w:val="00F25AEF"/>
    <w:rsid w:val="00F26755"/>
    <w:rsid w:val="00F3507C"/>
    <w:rsid w:val="00F4134A"/>
    <w:rsid w:val="00F41C11"/>
    <w:rsid w:val="00F446C8"/>
    <w:rsid w:val="00F5230E"/>
    <w:rsid w:val="00F563EB"/>
    <w:rsid w:val="00F57009"/>
    <w:rsid w:val="00F63385"/>
    <w:rsid w:val="00F66213"/>
    <w:rsid w:val="00F67106"/>
    <w:rsid w:val="00F678C6"/>
    <w:rsid w:val="00F67A5A"/>
    <w:rsid w:val="00F7048B"/>
    <w:rsid w:val="00F707A8"/>
    <w:rsid w:val="00F71BF7"/>
    <w:rsid w:val="00F72B51"/>
    <w:rsid w:val="00F75BA8"/>
    <w:rsid w:val="00F76F6A"/>
    <w:rsid w:val="00F80D05"/>
    <w:rsid w:val="00F82796"/>
    <w:rsid w:val="00F84E0F"/>
    <w:rsid w:val="00F8531B"/>
    <w:rsid w:val="00F861BB"/>
    <w:rsid w:val="00F8630E"/>
    <w:rsid w:val="00F86391"/>
    <w:rsid w:val="00F905B4"/>
    <w:rsid w:val="00F91E17"/>
    <w:rsid w:val="00F92AE1"/>
    <w:rsid w:val="00F93F84"/>
    <w:rsid w:val="00F94484"/>
    <w:rsid w:val="00F94CE4"/>
    <w:rsid w:val="00F96215"/>
    <w:rsid w:val="00F977FC"/>
    <w:rsid w:val="00FA325B"/>
    <w:rsid w:val="00FA38B5"/>
    <w:rsid w:val="00FA3E35"/>
    <w:rsid w:val="00FA5FBD"/>
    <w:rsid w:val="00FA7E5F"/>
    <w:rsid w:val="00FB0878"/>
    <w:rsid w:val="00FB1C1D"/>
    <w:rsid w:val="00FB5561"/>
    <w:rsid w:val="00FB5CB5"/>
    <w:rsid w:val="00FB6E35"/>
    <w:rsid w:val="00FC1446"/>
    <w:rsid w:val="00FC2A1F"/>
    <w:rsid w:val="00FC3BCA"/>
    <w:rsid w:val="00FC573A"/>
    <w:rsid w:val="00FC715C"/>
    <w:rsid w:val="00FC7BAD"/>
    <w:rsid w:val="00FC7BE7"/>
    <w:rsid w:val="00FD2B8B"/>
    <w:rsid w:val="00FD30D0"/>
    <w:rsid w:val="00FD334C"/>
    <w:rsid w:val="00FD7885"/>
    <w:rsid w:val="00FD79FB"/>
    <w:rsid w:val="00FE4194"/>
    <w:rsid w:val="00FE77B2"/>
    <w:rsid w:val="00FE7D78"/>
    <w:rsid w:val="00FF0E64"/>
    <w:rsid w:val="00FF288E"/>
    <w:rsid w:val="00FF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7C9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E37C9"/>
    <w:pPr>
      <w:ind w:firstLine="709"/>
      <w:jc w:val="center"/>
    </w:pPr>
    <w:rPr>
      <w:b/>
      <w:bCs/>
      <w:sz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E37C9"/>
    <w:rPr>
      <w:rFonts w:ascii="Times New Roman" w:hAnsi="Times New Roman" w:cs="Times New Roman"/>
      <w:b/>
      <w:bCs/>
      <w:snapToGrid w:val="0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214</Words>
  <Characters>1222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2016-08-04T06:14:00Z</cp:lastPrinted>
  <dcterms:created xsi:type="dcterms:W3CDTF">2016-08-03T08:04:00Z</dcterms:created>
  <dcterms:modified xsi:type="dcterms:W3CDTF">2016-08-18T08:52:00Z</dcterms:modified>
</cp:coreProperties>
</file>